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424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CRAKANTHORP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4241A" w:rsidRDefault="00E424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241A" w:rsidRDefault="00E424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241A" w:rsidRDefault="00E424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Appleby,</w:t>
      </w:r>
    </w:p>
    <w:p w:rsidR="00E4241A" w:rsidRDefault="00E424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Westmoreland, into lands of the late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4241A" w:rsidRDefault="00E424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80FD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21-108)</w:t>
      </w:r>
    </w:p>
    <w:p w:rsidR="00E4241A" w:rsidRDefault="00E424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241A" w:rsidRDefault="00E4241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4241A" w:rsidRPr="00E4241A" w:rsidRDefault="00E4241A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24 November 2015</w:t>
      </w:r>
      <w:bookmarkStart w:id="0" w:name="_GoBack"/>
      <w:bookmarkEnd w:id="0"/>
    </w:p>
    <w:sectPr w:rsidR="00E4241A" w:rsidRPr="00E424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41A" w:rsidRDefault="00E4241A" w:rsidP="00564E3C">
      <w:pPr>
        <w:spacing w:after="0" w:line="240" w:lineRule="auto"/>
      </w:pPr>
      <w:r>
        <w:separator/>
      </w:r>
    </w:p>
  </w:endnote>
  <w:endnote w:type="continuationSeparator" w:id="0">
    <w:p w:rsidR="00E4241A" w:rsidRDefault="00E4241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4241A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41A" w:rsidRDefault="00E4241A" w:rsidP="00564E3C">
      <w:pPr>
        <w:spacing w:after="0" w:line="240" w:lineRule="auto"/>
      </w:pPr>
      <w:r>
        <w:separator/>
      </w:r>
    </w:p>
  </w:footnote>
  <w:footnote w:type="continuationSeparator" w:id="0">
    <w:p w:rsidR="00E4241A" w:rsidRDefault="00E4241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41A"/>
    <w:rsid w:val="00372DC6"/>
    <w:rsid w:val="00564E3C"/>
    <w:rsid w:val="0064591D"/>
    <w:rsid w:val="00DD5B8A"/>
    <w:rsid w:val="00E4241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7C0BF"/>
  <w15:chartTrackingRefBased/>
  <w15:docId w15:val="{D30F0C49-E3AA-497F-BFFD-53693D4CD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424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2015-11-24T21:12:00Z</dcterms:created>
  <dcterms:modified xsi:type="dcterms:W3CDTF">2015-11-24T21:22:00Z</dcterms:modified>
</cp:coreProperties>
</file>